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7EE" w:rsidRPr="00721769" w:rsidRDefault="001C67EE" w:rsidP="001179C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Задания по технологии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 6 класс</w:t>
      </w:r>
    </w:p>
    <w:p w:rsidR="001C67EE" w:rsidRPr="00721769" w:rsidRDefault="001C67EE" w:rsidP="001179C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Назовите этапы выполнения творческого проекта</w:t>
      </w:r>
    </w:p>
    <w:p w:rsidR="001C67EE" w:rsidRPr="00721769" w:rsidRDefault="001C67EE" w:rsidP="001179CD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151AC">
        <w:rPr>
          <w:rFonts w:ascii="Times New Roman" w:hAnsi="Times New Roman" w:cs="Times New Roman"/>
          <w:bCs/>
          <w:sz w:val="24"/>
          <w:szCs w:val="24"/>
        </w:rPr>
        <w:t>А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поисковый, заключительный</w:t>
      </w:r>
    </w:p>
    <w:p w:rsidR="001C67EE" w:rsidRPr="00721769" w:rsidRDefault="001C67EE" w:rsidP="001179CD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>Б. поисковый,  технологический, заключительный</w:t>
      </w:r>
    </w:p>
    <w:p w:rsidR="001C67EE" w:rsidRPr="00721769" w:rsidRDefault="001C67EE" w:rsidP="001179CD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>В. технологический, эмпирический, творческий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2. Хвойные породы это: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51AC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>дуб, берёза, ель, сосна</w:t>
      </w:r>
    </w:p>
    <w:p w:rsidR="001C67EE" w:rsidRPr="00721769" w:rsidRDefault="001C67EE" w:rsidP="001179CD">
      <w:pPr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>Б. лиственница, пихта, осина</w:t>
      </w:r>
    </w:p>
    <w:p w:rsidR="001C67EE" w:rsidRPr="00721769" w:rsidRDefault="001C67EE" w:rsidP="001179CD">
      <w:pPr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>В. Ель, сосна, лиственница, кедр</w:t>
      </w:r>
    </w:p>
    <w:p w:rsidR="001C67EE" w:rsidRPr="00232115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>3. Что такое текстура</w:t>
      </w:r>
      <w:r w:rsidRPr="0023211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21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21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51AC">
        <w:rPr>
          <w:rFonts w:ascii="Times New Roman" w:hAnsi="Times New Roman" w:cs="Times New Roman"/>
          <w:bCs/>
          <w:sz w:val="24"/>
          <w:szCs w:val="24"/>
        </w:rPr>
        <w:t>А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естественный рисунок древесины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Б. заболонь древесины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В. Естественный цвет древесины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>4. Столярный верстак предназначен для: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51AC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>обработки заготовок из металла</w:t>
      </w:r>
      <w:r w:rsidRPr="00721769">
        <w:rPr>
          <w:rFonts w:ascii="Times New Roman" w:hAnsi="Times New Roman" w:cs="Times New Roman"/>
          <w:sz w:val="24"/>
          <w:szCs w:val="24"/>
        </w:rPr>
        <w:tab/>
        <w:t>Б. обработки древесины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>5. Из чего получают фанеру?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0" w:name="_GoBack"/>
      <w:r w:rsidRPr="00C95F7F">
        <w:rPr>
          <w:rFonts w:ascii="Times New Roman" w:hAnsi="Times New Roman" w:cs="Times New Roman"/>
          <w:bCs/>
          <w:sz w:val="24"/>
          <w:szCs w:val="24"/>
        </w:rPr>
        <w:t>А</w:t>
      </w:r>
      <w:bookmarkEnd w:id="0"/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из коры</w:t>
      </w: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Б. из шпона</w:t>
      </w: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В. из тонких досок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6. Условное изображение изделия, выполненное по определённым правилам,  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с помощью чертёжных инструментов это-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чертёж Б. рисунокВ. технический рисунок</w:t>
      </w:r>
      <w:r w:rsidRPr="00721769">
        <w:rPr>
          <w:rFonts w:ascii="Times New Roman" w:hAnsi="Times New Roman" w:cs="Times New Roman"/>
          <w:sz w:val="24"/>
          <w:szCs w:val="24"/>
        </w:rPr>
        <w:tab/>
        <w:t>Г. эскиз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>7. Масштаб уменьшения это-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М 1:2</w:t>
      </w: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Б. М 2:4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>8. Для разметки заготовок из древесины применяют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угольник, карандаш,  линейка, рейсмус</w:t>
      </w:r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Б. чертилка, угольник</w:t>
      </w:r>
    </w:p>
    <w:p w:rsidR="001C67EE" w:rsidRPr="00721769" w:rsidRDefault="001C67EE" w:rsidP="00313F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ab/>
      </w:r>
      <w:r w:rsidRPr="00721769">
        <w:rPr>
          <w:rFonts w:ascii="Times New Roman" w:hAnsi="Times New Roman" w:cs="Times New Roman"/>
          <w:sz w:val="24"/>
          <w:szCs w:val="24"/>
        </w:rPr>
        <w:tab/>
        <w:t>В. малка, рейсмус, кернер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1C67EE" w:rsidRPr="00721769" w:rsidRDefault="001C67EE" w:rsidP="00313FD4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 Сколько должен быть вылет ножа рубанка?</w:t>
      </w:r>
    </w:p>
    <w:p w:rsidR="001C67EE" w:rsidRPr="00721769" w:rsidRDefault="001C67EE" w:rsidP="001179CD">
      <w:pPr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95F7F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 xml:space="preserve">0,1 - 0,3мм   Б. 0,5 - 1мм   В. 1 - </w:t>
      </w:r>
      <w:smartTag w:uri="urn:schemas-microsoft-com:office:smarttags" w:element="metricconverter">
        <w:smartTagPr>
          <w:attr w:name="ProductID" w:val="3 мм"/>
        </w:smartTagPr>
        <w:r w:rsidRPr="00721769">
          <w:rPr>
            <w:rFonts w:ascii="Times New Roman" w:hAnsi="Times New Roman" w:cs="Times New Roman"/>
            <w:sz w:val="24"/>
            <w:szCs w:val="24"/>
          </w:rPr>
          <w:t>3 мм</w:t>
        </w:r>
      </w:smartTag>
    </w:p>
    <w:p w:rsidR="001C67EE" w:rsidRPr="00721769" w:rsidRDefault="001C67EE" w:rsidP="001179C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>. Каким сверлом получают крупные отверстия?</w:t>
      </w:r>
    </w:p>
    <w:p w:rsidR="001C67EE" w:rsidRPr="00721769" w:rsidRDefault="001C67EE" w:rsidP="0090646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>перовым   Б. спиральным   В. ложечным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>. Чем покрыта белая жесть?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>свинцом   Б. серебром   В. оловом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Проволока толще </w:t>
      </w:r>
      <w:smartTag w:uri="urn:schemas-microsoft-com:office:smarttags" w:element="metricconverter">
        <w:smartTagPr>
          <w:attr w:name="ProductID" w:val="5 мм"/>
        </w:smartTagPr>
        <w:r w:rsidRPr="00721769">
          <w:rPr>
            <w:rFonts w:ascii="Times New Roman" w:hAnsi="Times New Roman" w:cs="Times New Roman"/>
            <w:b/>
            <w:bCs/>
            <w:sz w:val="24"/>
            <w:szCs w:val="24"/>
          </w:rPr>
          <w:t>5 мм</w:t>
        </w:r>
      </w:smartTag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 называется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>пруток   Б. арматура   В. катанка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>. Каким инструментом правят тонколистовую сталь?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1769">
        <w:rPr>
          <w:rFonts w:ascii="Times New Roman" w:hAnsi="Times New Roman" w:cs="Times New Roman"/>
          <w:sz w:val="24"/>
          <w:szCs w:val="24"/>
        </w:rPr>
        <w:t>киянкой   Б. слесарным молотком   В. тисками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21769">
        <w:rPr>
          <w:rFonts w:ascii="Times New Roman" w:hAnsi="Times New Roman" w:cs="Times New Roman"/>
          <w:b/>
          <w:bCs/>
          <w:sz w:val="24"/>
          <w:szCs w:val="24"/>
        </w:rPr>
        <w:t>. Какими инструментами выполняют заклёпочное соединение?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F7F">
        <w:rPr>
          <w:rFonts w:ascii="Times New Roman" w:hAnsi="Times New Roman" w:cs="Times New Roman"/>
          <w:bCs/>
          <w:sz w:val="24"/>
          <w:szCs w:val="24"/>
        </w:rPr>
        <w:t>А.</w:t>
      </w:r>
      <w:r w:rsidRPr="00721769">
        <w:rPr>
          <w:rFonts w:ascii="Times New Roman" w:hAnsi="Times New Roman" w:cs="Times New Roman"/>
          <w:sz w:val="24"/>
          <w:szCs w:val="24"/>
        </w:rPr>
        <w:t>натяжка, поддержка, обжимка</w:t>
      </w: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ab/>
        <w:t>Б. только натяжка</w:t>
      </w:r>
    </w:p>
    <w:p w:rsidR="001C67EE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1769">
        <w:rPr>
          <w:rFonts w:ascii="Times New Roman" w:hAnsi="Times New Roman" w:cs="Times New Roman"/>
          <w:sz w:val="24"/>
          <w:szCs w:val="24"/>
        </w:rPr>
        <w:tab/>
        <w:t>В. натяжка, обжимка, давилка, кернер</w:t>
      </w:r>
    </w:p>
    <w:p w:rsidR="001C67EE" w:rsidRPr="00417F3D" w:rsidRDefault="001C67EE" w:rsidP="00417F3D">
      <w:pPr>
        <w:spacing w:after="5" w:line="269" w:lineRule="auto"/>
        <w:ind w:left="384" w:right="58" w:firstLine="3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F3D">
        <w:rPr>
          <w:rFonts w:ascii="Times New Roman" w:hAnsi="Times New Roman" w:cs="Times New Roman"/>
          <w:b/>
          <w:sz w:val="24"/>
          <w:szCs w:val="24"/>
        </w:rPr>
        <w:t>15. Творческое задание: Для изготовле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417F3D">
        <w:rPr>
          <w:rFonts w:ascii="Times New Roman" w:hAnsi="Times New Roman" w:cs="Times New Roman"/>
          <w:b/>
          <w:sz w:val="24"/>
          <w:szCs w:val="24"/>
        </w:rPr>
        <w:t xml:space="preserve">ия кухонной лопатки: </w:t>
      </w:r>
    </w:p>
    <w:p w:rsidR="001C67EE" w:rsidRPr="00417F3D" w:rsidRDefault="001C67EE" w:rsidP="00417F3D">
      <w:pPr>
        <w:ind w:left="1092" w:right="58" w:firstLine="3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17F3D">
        <w:rPr>
          <w:rFonts w:ascii="Times New Roman" w:hAnsi="Times New Roman" w:cs="Times New Roman"/>
          <w:sz w:val="24"/>
          <w:szCs w:val="24"/>
        </w:rPr>
        <w:t xml:space="preserve">. выберите материал и обоснуйте свой выбор; </w:t>
      </w:r>
    </w:p>
    <w:p w:rsidR="001C67EE" w:rsidRPr="00417F3D" w:rsidRDefault="001C67EE" w:rsidP="00417F3D">
      <w:pPr>
        <w:ind w:left="768" w:right="58" w:firstLine="6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17F3D">
        <w:rPr>
          <w:rFonts w:ascii="Times New Roman" w:hAnsi="Times New Roman" w:cs="Times New Roman"/>
          <w:sz w:val="24"/>
          <w:szCs w:val="24"/>
        </w:rPr>
        <w:t xml:space="preserve">. выберите размеры заготовки; </w:t>
      </w:r>
    </w:p>
    <w:p w:rsidR="001C67EE" w:rsidRPr="00417F3D" w:rsidRDefault="001C67EE" w:rsidP="00417F3D">
      <w:pPr>
        <w:ind w:left="1092" w:right="58" w:firstLine="3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17F3D">
        <w:rPr>
          <w:rFonts w:ascii="Times New Roman" w:hAnsi="Times New Roman" w:cs="Times New Roman"/>
          <w:sz w:val="24"/>
          <w:szCs w:val="24"/>
        </w:rPr>
        <w:t xml:space="preserve">.нарисуйте эскиз с выбранными размерами изделия; </w:t>
      </w:r>
    </w:p>
    <w:p w:rsidR="001C67EE" w:rsidRPr="00417F3D" w:rsidRDefault="001C67EE" w:rsidP="00417F3D">
      <w:pPr>
        <w:ind w:left="1416" w:right="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17F3D">
        <w:rPr>
          <w:rFonts w:ascii="Times New Roman" w:hAnsi="Times New Roman" w:cs="Times New Roman"/>
          <w:sz w:val="24"/>
          <w:szCs w:val="24"/>
        </w:rPr>
        <w:t xml:space="preserve">.опишите этапы изготовления   лопатки и необходимые инструменты  на технологической карте; </w:t>
      </w:r>
    </w:p>
    <w:p w:rsidR="001C67EE" w:rsidRPr="00417F3D" w:rsidRDefault="001C67EE" w:rsidP="00417F3D">
      <w:pPr>
        <w:ind w:left="1092" w:right="58" w:firstLine="3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17F3D">
        <w:rPr>
          <w:rFonts w:ascii="Times New Roman" w:hAnsi="Times New Roman" w:cs="Times New Roman"/>
          <w:sz w:val="24"/>
          <w:szCs w:val="24"/>
        </w:rPr>
        <w:t xml:space="preserve">. предложите украшение изделия.  </w:t>
      </w:r>
    </w:p>
    <w:p w:rsidR="001C67EE" w:rsidRDefault="001C67EE" w:rsidP="00417F3D">
      <w:pPr>
        <w:spacing w:after="0"/>
        <w:ind w:left="360"/>
      </w:pPr>
    </w:p>
    <w:p w:rsidR="001C67EE" w:rsidRPr="00721769" w:rsidRDefault="001C67EE" w:rsidP="001179CD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C67EE" w:rsidRPr="00721769" w:rsidRDefault="001C67EE" w:rsidP="00A8290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C67EE" w:rsidRPr="00721769" w:rsidSect="002E02B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D5650"/>
    <w:multiLevelType w:val="hybridMultilevel"/>
    <w:tmpl w:val="4BF8E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6F56AA"/>
    <w:multiLevelType w:val="hybridMultilevel"/>
    <w:tmpl w:val="E048B2C6"/>
    <w:lvl w:ilvl="0" w:tplc="C6289346">
      <w:start w:val="1"/>
      <w:numFmt w:val="decimal"/>
      <w:lvlText w:val="%1.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4E3824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60879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3ACBA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64AD6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C46FA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FB8832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9304A1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E9CCC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>
    <w:nsid w:val="71940BE1"/>
    <w:multiLevelType w:val="hybridMultilevel"/>
    <w:tmpl w:val="DFA2C816"/>
    <w:lvl w:ilvl="0" w:tplc="3BB61B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492A"/>
    <w:rsid w:val="001179CD"/>
    <w:rsid w:val="00163723"/>
    <w:rsid w:val="001647EA"/>
    <w:rsid w:val="001C67EE"/>
    <w:rsid w:val="0021145B"/>
    <w:rsid w:val="00232115"/>
    <w:rsid w:val="002E02BF"/>
    <w:rsid w:val="00313FD4"/>
    <w:rsid w:val="00417F3D"/>
    <w:rsid w:val="00474606"/>
    <w:rsid w:val="004D492A"/>
    <w:rsid w:val="00513CCA"/>
    <w:rsid w:val="005924CA"/>
    <w:rsid w:val="005E72C1"/>
    <w:rsid w:val="00721769"/>
    <w:rsid w:val="007E567F"/>
    <w:rsid w:val="00906463"/>
    <w:rsid w:val="009151AC"/>
    <w:rsid w:val="0095383C"/>
    <w:rsid w:val="00991B2E"/>
    <w:rsid w:val="00A34B87"/>
    <w:rsid w:val="00A82904"/>
    <w:rsid w:val="00BC2EC5"/>
    <w:rsid w:val="00C95F7F"/>
    <w:rsid w:val="00DB6B14"/>
    <w:rsid w:val="00E3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83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290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274</Words>
  <Characters>1568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2015-09-20T18:31:00Z</dcterms:created>
  <dcterms:modified xsi:type="dcterms:W3CDTF">2015-12-12T21:08:00Z</dcterms:modified>
</cp:coreProperties>
</file>